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6302B" w14:textId="77777777" w:rsidR="00922D36" w:rsidRDefault="00922D36" w:rsidP="00AF7809">
      <w:pPr>
        <w:tabs>
          <w:tab w:val="left" w:pos="1026"/>
        </w:tabs>
        <w:jc w:val="both"/>
        <w:rPr>
          <w:rFonts w:cs="Arial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>a za izvedbo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25FB2E0D" w14:textId="64B30621" w:rsidR="00096E9C" w:rsidRDefault="00096E9C" w:rsidP="00096E9C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30227A65" w14:textId="1D566565" w:rsidR="00096E9C" w:rsidRPr="00857AE0" w:rsidRDefault="00096E9C" w:rsidP="00096E9C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bookmarkStart w:id="0" w:name="_GoBack"/>
      <w:bookmarkEnd w:id="0"/>
      <w:r w:rsidRPr="00857AE0">
        <w:rPr>
          <w:rFonts w:ascii="Arial" w:hAnsi="Arial" w:cs="Arial"/>
        </w:rPr>
        <w:t>ponudnikom za dodatna pojasnila, dopolnitve ponudbe, ipd., bo potekala preko sistema e-JN ali po elektronski pošti, na elektronski naslov ponudnika, naveden v sistemu e-JN.</w:t>
      </w:r>
    </w:p>
    <w:p w14:paraId="6D8BEEDC" w14:textId="77777777" w:rsidR="00096E9C" w:rsidRDefault="00096E9C" w:rsidP="00B869D6">
      <w:pPr>
        <w:rPr>
          <w:rFonts w:cs="Arial"/>
          <w:i/>
        </w:rPr>
      </w:pPr>
    </w:p>
    <w:p w14:paraId="4417DA3F" w14:textId="77777777" w:rsidR="006D3908" w:rsidRDefault="00041093" w:rsidP="00096E9C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</w:t>
      </w:r>
      <w:r w:rsidR="00B869D6" w:rsidRPr="00482AE9">
        <w:rPr>
          <w:rFonts w:cs="Arial"/>
          <w:i/>
        </w:rPr>
        <w:t xml:space="preserve"> </w:t>
      </w:r>
    </w:p>
    <w:p w14:paraId="7BDB06DE" w14:textId="77777777" w:rsidR="006D3908" w:rsidRDefault="006D3908" w:rsidP="00096E9C">
      <w:pPr>
        <w:jc w:val="both"/>
        <w:rPr>
          <w:rFonts w:cs="Arial"/>
          <w:i/>
        </w:rPr>
      </w:pPr>
    </w:p>
    <w:p w14:paraId="12B1BC30" w14:textId="621C89B0" w:rsidR="00AF7809" w:rsidRPr="00482AE9" w:rsidRDefault="00041093" w:rsidP="00096E9C">
      <w:pPr>
        <w:jc w:val="both"/>
        <w:rPr>
          <w:rFonts w:cs="Arial"/>
          <w:i/>
        </w:rPr>
      </w:pPr>
      <w:r w:rsidRPr="00482AE9">
        <w:rPr>
          <w:rFonts w:cs="Arial"/>
          <w:i/>
        </w:rPr>
        <w:t>Ta obrazec je sestavni del in priloga ponudbe, s katero se prijavljamo na razpis za izvedbo javnega naročila.</w:t>
      </w:r>
    </w:p>
    <w:sectPr w:rsidR="00AF7809" w:rsidRPr="00482AE9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37A50" w14:textId="77777777" w:rsidR="00A45731" w:rsidRDefault="00A45731">
      <w:r>
        <w:separator/>
      </w:r>
    </w:p>
  </w:endnote>
  <w:endnote w:type="continuationSeparator" w:id="0">
    <w:p w14:paraId="3B98D776" w14:textId="77777777" w:rsidR="00A45731" w:rsidRDefault="00A4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09F4F92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96E9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96E9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4E7D8759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89A021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77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77E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695C2" w14:textId="77777777" w:rsidR="00A45731" w:rsidRDefault="00A45731">
      <w:r>
        <w:separator/>
      </w:r>
    </w:p>
  </w:footnote>
  <w:footnote w:type="continuationSeparator" w:id="0">
    <w:p w14:paraId="52EBADFC" w14:textId="77777777" w:rsidR="00A45731" w:rsidRDefault="00A45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774DE71D" w:rsidR="00C0552D" w:rsidRPr="009A0506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2761098A" w:rsidR="00C0552D" w:rsidRPr="00096765" w:rsidRDefault="002232A5" w:rsidP="004964F2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OBR – </w:t>
          </w:r>
          <w:r w:rsidR="00482AE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B4A4A"/>
    <w:rsid w:val="001C3750"/>
    <w:rsid w:val="001D16E0"/>
    <w:rsid w:val="001D694D"/>
    <w:rsid w:val="001E5696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3DF3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58F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964F2"/>
    <w:rsid w:val="004A0508"/>
    <w:rsid w:val="004A62F6"/>
    <w:rsid w:val="004B065E"/>
    <w:rsid w:val="004D6B75"/>
    <w:rsid w:val="004F71F9"/>
    <w:rsid w:val="004F7C1C"/>
    <w:rsid w:val="004F7DDD"/>
    <w:rsid w:val="00513DC0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3908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8155E7"/>
    <w:rsid w:val="00824D1D"/>
    <w:rsid w:val="00833AC6"/>
    <w:rsid w:val="0084082F"/>
    <w:rsid w:val="00843739"/>
    <w:rsid w:val="00847017"/>
    <w:rsid w:val="00857006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0506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89C"/>
    <w:rsid w:val="00DB3E61"/>
    <w:rsid w:val="00DB7A2B"/>
    <w:rsid w:val="00DC3F3C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EAE332-B2CE-4040-B35A-7FEBC672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22</TotalTime>
  <Pages>1</Pages>
  <Words>126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953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8</cp:revision>
  <cp:lastPrinted>2016-06-20T06:28:00Z</cp:lastPrinted>
  <dcterms:created xsi:type="dcterms:W3CDTF">2021-06-11T09:49:00Z</dcterms:created>
  <dcterms:modified xsi:type="dcterms:W3CDTF">2025-02-27T10:14:00Z</dcterms:modified>
</cp:coreProperties>
</file>